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860E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860E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F860E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F860E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F860E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F860E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F860E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F860E1" w:rsidRPr="00F860E1">
          <w:rPr>
            <w:b w:val="0"/>
          </w:rPr>
          <w:t xml:space="preserve"> 11091/004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F860E1" w:rsidP="00232C8F">
            <w:r>
              <w:t>Биолог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F860E1" w:rsidP="00232C8F">
            <w:r>
              <w:t>20321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F860E1" w:rsidRPr="00F860E1">
          <w:rPr>
            <w:rStyle w:val="aa"/>
          </w:rPr>
          <w:t xml:space="preserve"> Клинико-диагностическая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F860E1" w:rsidRPr="00F860E1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F860E1" w:rsidRPr="00F860E1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F860E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F860E1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F860E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F860E1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F860E1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F860E1" w:rsidP="00C31869">
            <w:pPr>
              <w:jc w:val="center"/>
            </w:pPr>
            <w:r>
              <w:t>080-919-031 65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F860E1" w:rsidRPr="00F860E1">
          <w:rPr>
            <w:rStyle w:val="aa"/>
          </w:rPr>
          <w:t xml:space="preserve"> ПЭВМ, Микроскоп, анализатор биохимический Минигем,</w:t>
        </w:r>
        <w:r w:rsidR="00F860E1" w:rsidRPr="00F860E1">
          <w:rPr>
            <w:u w:val="single"/>
          </w:rPr>
          <w:t xml:space="preserve">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F860E1" w:rsidRPr="00F860E1">
          <w:rPr>
            <w:rStyle w:val="aa"/>
          </w:rPr>
          <w:t xml:space="preserve"> Дезинфицирующие средства,</w:t>
        </w:r>
        <w:r w:rsidR="00F860E1" w:rsidRPr="00F860E1">
          <w:rPr>
            <w:u w:val="single"/>
          </w:rPr>
          <w:t xml:space="preserve"> кислоты: серная, соляная, уксусная, щелочи, соли 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860E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860E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860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F860E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F860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860E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860E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860E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860E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860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860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860E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519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1.2.32.1., п. 1.2.</w:t>
            </w:r>
            <w:r w:rsidR="000E5352">
              <w:rPr>
                <w:sz w:val="18"/>
                <w:szCs w:val="18"/>
              </w:rPr>
              <w:t>21.1., п. 1.2.15., п. 2.4., п. 4</w:t>
            </w:r>
            <w:r>
              <w:rPr>
                <w:sz w:val="18"/>
                <w:szCs w:val="18"/>
              </w:rPr>
              <w:t>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B73CC3" w:rsidRPr="00B73CC3">
          <w:rPr>
            <w:i/>
            <w:u w:val="single"/>
          </w:rPr>
          <w:t>1. Рекомендации по улучшению и оздоровлению условий труда:</w:t>
        </w:r>
        <w:r w:rsidR="00B73CC3" w:rsidRPr="00B73CC3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B73CC3" w:rsidRPr="00B73CC3">
          <w:rPr>
            <w:i/>
            <w:u w:val="single"/>
          </w:rPr>
          <w:tab/>
          <w:t>   </w:t>
        </w:r>
        <w:r w:rsidR="00B73CC3" w:rsidRPr="00B73CC3">
          <w:rPr>
            <w:i/>
            <w:u w:val="single"/>
          </w:rPr>
          <w:br/>
          <w:t xml:space="preserve"> 1.2. Организовать рациональные режимы труда  и отдыха (Снижение тяжести трудового процесса);</w:t>
        </w:r>
        <w:r w:rsidR="00B73CC3" w:rsidRPr="00B73CC3">
          <w:rPr>
            <w:i/>
            <w:u w:val="single"/>
          </w:rPr>
          <w:tab/>
          <w:t>   </w:t>
        </w:r>
        <w:r w:rsidR="00B73CC3" w:rsidRPr="00B73CC3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B73CC3" w:rsidRPr="00B73CC3">
          <w:rPr>
            <w:i/>
            <w:u w:val="single"/>
          </w:rPr>
          <w:tab/>
          <w:t>   </w:t>
        </w:r>
        <w:r w:rsidR="00B73CC3" w:rsidRPr="00B73CC3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B73CC3" w:rsidRPr="00B73CC3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B73CC3" w:rsidRPr="00B73CC3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860E1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860E1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860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860E1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860E1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860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(дата)</w:t>
            </w: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(дата)</w:t>
            </w: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B73CC3" w:rsidP="003C5C39">
            <w:pPr>
              <w:pStyle w:val="a8"/>
            </w:pPr>
            <w:r>
              <w:t>24.11.2016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F860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860E1" w:rsidP="004E51DC">
            <w:pPr>
              <w:pStyle w:val="a8"/>
            </w:pPr>
            <w:r>
              <w:t>Иванцова Наталья Геннадьевна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860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F860E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860E1" w:rsidRPr="00F860E1" w:rsidRDefault="00F860E1" w:rsidP="00EF07A3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(дата)</w:t>
            </w: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860E1" w:rsidRPr="00F860E1" w:rsidRDefault="00F860E1" w:rsidP="00EF07A3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(дата)</w:t>
            </w: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860E1" w:rsidRPr="00F860E1" w:rsidRDefault="00F860E1" w:rsidP="00EF07A3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(дата)</w:t>
            </w: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860E1" w:rsidRPr="00F860E1" w:rsidRDefault="00F860E1" w:rsidP="00EF07A3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(дата)</w:t>
            </w: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0E1" w:rsidRPr="00F860E1" w:rsidRDefault="00F860E1" w:rsidP="004E51DC">
            <w:pPr>
              <w:pStyle w:val="a8"/>
            </w:pPr>
          </w:p>
        </w:tc>
      </w:tr>
      <w:tr w:rsidR="00F860E1" w:rsidRPr="00F860E1" w:rsidTr="00F860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860E1" w:rsidRPr="00F860E1" w:rsidRDefault="00F860E1" w:rsidP="00EF07A3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860E1" w:rsidRPr="00F860E1" w:rsidRDefault="00F860E1" w:rsidP="004E51DC">
            <w:pPr>
              <w:pStyle w:val="a8"/>
              <w:rPr>
                <w:vertAlign w:val="superscript"/>
              </w:rPr>
            </w:pPr>
            <w:r w:rsidRPr="00F860E1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F860E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11091/004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FA05CA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FA05CA" w:rsidRPr="00C31869">
            <w:rPr>
              <w:rStyle w:val="ad"/>
              <w:sz w:val="20"/>
              <w:szCs w:val="20"/>
            </w:rPr>
            <w:fldChar w:fldCharType="separate"/>
          </w:r>
          <w:r w:rsidR="00F860E1">
            <w:rPr>
              <w:rStyle w:val="ad"/>
              <w:noProof/>
              <w:sz w:val="20"/>
              <w:szCs w:val="20"/>
            </w:rPr>
            <w:t>1</w:t>
          </w:r>
          <w:r w:rsidR="00FA05CA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860E1" w:rsidRPr="00F860E1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линико-диагностическая лаборатория"/>
    <w:docVar w:name="class" w:val=" не определен "/>
    <w:docVar w:name="close_doc_flag" w:val="0"/>
    <w:docVar w:name="co_classes" w:val="   "/>
    <w:docVar w:name="codeok" w:val=" 2032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04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5196F3D2ACC741C2BBD3CDF5EDC7593B"/>
    <w:docVar w:name="rm_id" w:val="113"/>
    <w:docVar w:name="rm_name" w:val="                                          "/>
    <w:docVar w:name="rm_number" w:val=" 11091/004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зинфицирующие средства, кислоты: серная, соляная, уксусная, щелочи, соли 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A5CE9"/>
    <w:rsid w:val="000024F1"/>
    <w:rsid w:val="00025683"/>
    <w:rsid w:val="00046815"/>
    <w:rsid w:val="0005566C"/>
    <w:rsid w:val="000860ED"/>
    <w:rsid w:val="000905BE"/>
    <w:rsid w:val="000D1F5B"/>
    <w:rsid w:val="000E5352"/>
    <w:rsid w:val="00110025"/>
    <w:rsid w:val="001429B1"/>
    <w:rsid w:val="00145419"/>
    <w:rsid w:val="001456F8"/>
    <w:rsid w:val="001538CA"/>
    <w:rsid w:val="0015635F"/>
    <w:rsid w:val="001607C8"/>
    <w:rsid w:val="0019600D"/>
    <w:rsid w:val="001F4D8D"/>
    <w:rsid w:val="00232C8F"/>
    <w:rsid w:val="00234932"/>
    <w:rsid w:val="00243142"/>
    <w:rsid w:val="00244615"/>
    <w:rsid w:val="002A0605"/>
    <w:rsid w:val="002E55C6"/>
    <w:rsid w:val="00305B2F"/>
    <w:rsid w:val="00364364"/>
    <w:rsid w:val="00366320"/>
    <w:rsid w:val="00367816"/>
    <w:rsid w:val="003876C3"/>
    <w:rsid w:val="003947ED"/>
    <w:rsid w:val="003A1AB6"/>
    <w:rsid w:val="003C24DB"/>
    <w:rsid w:val="003C5C39"/>
    <w:rsid w:val="0040104A"/>
    <w:rsid w:val="00402CAC"/>
    <w:rsid w:val="00444410"/>
    <w:rsid w:val="00481C22"/>
    <w:rsid w:val="004A47AD"/>
    <w:rsid w:val="004C4DB2"/>
    <w:rsid w:val="004E2877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27CE7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66A"/>
    <w:rsid w:val="008E68DE"/>
    <w:rsid w:val="008E70C1"/>
    <w:rsid w:val="0090588D"/>
    <w:rsid w:val="0092778A"/>
    <w:rsid w:val="00952B02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5CE9"/>
    <w:rsid w:val="00AD14A4"/>
    <w:rsid w:val="00AD7C32"/>
    <w:rsid w:val="00AF242A"/>
    <w:rsid w:val="00AF796F"/>
    <w:rsid w:val="00B04F25"/>
    <w:rsid w:val="00B14E23"/>
    <w:rsid w:val="00B73CC3"/>
    <w:rsid w:val="00BA5029"/>
    <w:rsid w:val="00BC2F3C"/>
    <w:rsid w:val="00C02721"/>
    <w:rsid w:val="00C03F4A"/>
    <w:rsid w:val="00C31869"/>
    <w:rsid w:val="00C46DF9"/>
    <w:rsid w:val="00CA5196"/>
    <w:rsid w:val="00CE3307"/>
    <w:rsid w:val="00D76DF8"/>
    <w:rsid w:val="00DB1272"/>
    <w:rsid w:val="00DB5302"/>
    <w:rsid w:val="00DD6B1F"/>
    <w:rsid w:val="00E124F4"/>
    <w:rsid w:val="00E14B44"/>
    <w:rsid w:val="00E36337"/>
    <w:rsid w:val="00E43EDA"/>
    <w:rsid w:val="00E4616A"/>
    <w:rsid w:val="00EB72AD"/>
    <w:rsid w:val="00EC37A1"/>
    <w:rsid w:val="00EF07A3"/>
    <w:rsid w:val="00EF3DC4"/>
    <w:rsid w:val="00F31AF6"/>
    <w:rsid w:val="00F76072"/>
    <w:rsid w:val="00F860E1"/>
    <w:rsid w:val="00FA05CA"/>
    <w:rsid w:val="00FA2002"/>
    <w:rsid w:val="00FB001B"/>
    <w:rsid w:val="00FB24BF"/>
    <w:rsid w:val="00FD0BA7"/>
    <w:rsid w:val="00FD2BA8"/>
    <w:rsid w:val="00FE21D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2016-11-24T07:55:00Z</dcterms:created>
  <dcterms:modified xsi:type="dcterms:W3CDTF">2016-11-25T06:19:00Z</dcterms:modified>
</cp:coreProperties>
</file>